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222" w:rsidRPr="00894DC2" w:rsidRDefault="009E7222" w:rsidP="009272A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 w:rsidRPr="00894DC2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9E7222" w:rsidRPr="00894DC2" w:rsidRDefault="009E7222" w:rsidP="00894DC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894DC2">
        <w:rPr>
          <w:rFonts w:ascii="Times New Roman" w:hAnsi="Times New Roman"/>
          <w:b/>
          <w:bCs/>
          <w:sz w:val="28"/>
          <w:szCs w:val="28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Fonts w:ascii="Times New Roman" w:hAnsi="Times New Roman"/>
          <w:b/>
          <w:bCs/>
          <w:sz w:val="28"/>
          <w:szCs w:val="28"/>
        </w:rPr>
        <w:t>Пристенского</w:t>
      </w:r>
      <w:r w:rsidRPr="00894DC2">
        <w:rPr>
          <w:rFonts w:ascii="Times New Roman" w:hAnsi="Times New Roman"/>
          <w:b/>
          <w:bCs/>
          <w:sz w:val="28"/>
          <w:szCs w:val="28"/>
        </w:rPr>
        <w:t xml:space="preserve"> сельсовета Пристенского района Курской области «</w:t>
      </w:r>
      <w:r w:rsidRPr="00894DC2">
        <w:rPr>
          <w:rFonts w:ascii="Times New Roman" w:hAnsi="Times New Roman"/>
          <w:b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</w:p>
    <w:p w:rsidR="009E7222" w:rsidRPr="003F0DCF" w:rsidRDefault="009E7222" w:rsidP="004B5E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0DCF">
        <w:rPr>
          <w:rFonts w:ascii="Times New Roman" w:hAnsi="Times New Roman"/>
          <w:sz w:val="24"/>
          <w:szCs w:val="24"/>
        </w:rPr>
        <w:t> </w:t>
      </w:r>
    </w:p>
    <w:p w:rsidR="009E7222" w:rsidRPr="00894DC2" w:rsidRDefault="009E7222" w:rsidP="00894D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 Административного регламента предоставления Администрацией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муниципальной услуги </w:t>
      </w:r>
      <w:r w:rsidRPr="00894DC2">
        <w:rPr>
          <w:rFonts w:ascii="Times New Roman" w:hAnsi="Times New Roman"/>
          <w:sz w:val="28"/>
          <w:szCs w:val="28"/>
        </w:rPr>
        <w:t>«</w:t>
      </w:r>
      <w:r w:rsidRPr="00894DC2">
        <w:rPr>
          <w:rFonts w:ascii="Times New Roman" w:hAnsi="Times New Roman"/>
          <w:sz w:val="28"/>
          <w:szCs w:val="28"/>
          <w:lang w:eastAsia="en-US"/>
        </w:rPr>
        <w:t>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</w:t>
      </w:r>
      <w:r w:rsidRPr="007A0803">
        <w:rPr>
          <w:rFonts w:ascii="Times New Roman" w:hAnsi="Times New Roman"/>
          <w:sz w:val="28"/>
          <w:szCs w:val="28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E7222" w:rsidRPr="007A0803" w:rsidRDefault="009E722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/>
          <w:sz w:val="28"/>
          <w:szCs w:val="28"/>
        </w:rPr>
        <w:t>Пристенского</w:t>
      </w:r>
      <w:r w:rsidRPr="007A0803">
        <w:rPr>
          <w:rFonts w:ascii="Times New Roman" w:hAnsi="Times New Roman"/>
          <w:sz w:val="28"/>
          <w:szCs w:val="28"/>
        </w:rPr>
        <w:t xml:space="preserve"> сельсовета Пристенского района в целях исполнения муниципальной услуги.</w:t>
      </w:r>
    </w:p>
    <w:p w:rsidR="009E7222" w:rsidRPr="007A0803" w:rsidRDefault="009E7222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E7222" w:rsidRPr="007A0803" w:rsidRDefault="009E722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E7222" w:rsidRPr="007A0803" w:rsidRDefault="009E722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получение необходимой информации в рамках межведомственного взаимодействия;</w:t>
      </w:r>
    </w:p>
    <w:p w:rsidR="009E7222" w:rsidRPr="007A0803" w:rsidRDefault="009E7222" w:rsidP="00AA0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E7222" w:rsidRPr="007A0803" w:rsidRDefault="009E7222" w:rsidP="00AA07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Срок, отведенный для проведения независимой экспертизы, 1 месяца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/>
          <w:sz w:val="28"/>
          <w:szCs w:val="28"/>
        </w:rPr>
        <w:t xml:space="preserve">Пристенский </w:t>
      </w:r>
      <w:r w:rsidRPr="007A0803">
        <w:rPr>
          <w:rFonts w:ascii="Times New Roman" w:hAnsi="Times New Roman"/>
          <w:sz w:val="28"/>
          <w:szCs w:val="28"/>
        </w:rPr>
        <w:t xml:space="preserve"> сельсовет» Пристенского района Курской области в сети «Интернет».</w:t>
      </w:r>
    </w:p>
    <w:p w:rsidR="009E7222" w:rsidRPr="007A0803" w:rsidRDefault="009E722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9E7222" w:rsidRPr="007A0803" w:rsidRDefault="009E7222" w:rsidP="00AA07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A0803">
        <w:rPr>
          <w:rFonts w:ascii="Times New Roman" w:hAnsi="Times New Roman"/>
          <w:sz w:val="28"/>
          <w:szCs w:val="28"/>
        </w:rPr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sectPr w:rsidR="009E7222" w:rsidRPr="007A0803" w:rsidSect="00211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2A4"/>
    <w:rsid w:val="00211EAD"/>
    <w:rsid w:val="002D1DB2"/>
    <w:rsid w:val="00376190"/>
    <w:rsid w:val="003F0DCF"/>
    <w:rsid w:val="00480323"/>
    <w:rsid w:val="004A0024"/>
    <w:rsid w:val="004B5EFE"/>
    <w:rsid w:val="007A0803"/>
    <w:rsid w:val="00894DC2"/>
    <w:rsid w:val="008A4469"/>
    <w:rsid w:val="009272A4"/>
    <w:rsid w:val="00975249"/>
    <w:rsid w:val="009D0C18"/>
    <w:rsid w:val="009E7222"/>
    <w:rsid w:val="00AA0719"/>
    <w:rsid w:val="00AE6442"/>
    <w:rsid w:val="00F91439"/>
    <w:rsid w:val="00FA0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E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408</Words>
  <Characters>2328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11</cp:revision>
  <dcterms:created xsi:type="dcterms:W3CDTF">2018-11-16T07:51:00Z</dcterms:created>
  <dcterms:modified xsi:type="dcterms:W3CDTF">2018-12-17T12:26:00Z</dcterms:modified>
</cp:coreProperties>
</file>